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Ralph BATEMAN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(fl.1424) </w:t>
      </w: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Locksmith.</w:t>
      </w:r>
      <w:proofErr w:type="gramEnd"/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Son: Thomas,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locksmith(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 (R.F.Y. p.170)</w:t>
      </w: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1424    Thomas became a Freeman.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02A58" w:rsidRPr="00807C9B" w:rsidRDefault="00E02A58" w:rsidP="00E02A5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E02A58" w:rsidP="00E02A58">
      <w:pPr>
        <w:pStyle w:val="NoSpacing"/>
      </w:pPr>
      <w:r w:rsidRPr="00807C9B"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A58" w:rsidRDefault="00E02A58" w:rsidP="00920DE3">
      <w:pPr>
        <w:spacing w:after="0" w:line="240" w:lineRule="auto"/>
      </w:pPr>
      <w:r>
        <w:separator/>
      </w:r>
    </w:p>
  </w:endnote>
  <w:endnote w:type="continuationSeparator" w:id="0">
    <w:p w:rsidR="00E02A58" w:rsidRDefault="00E02A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A58" w:rsidRDefault="00E02A58" w:rsidP="00920DE3">
      <w:pPr>
        <w:spacing w:after="0" w:line="240" w:lineRule="auto"/>
      </w:pPr>
      <w:r>
        <w:separator/>
      </w:r>
    </w:p>
  </w:footnote>
  <w:footnote w:type="continuationSeparator" w:id="0">
    <w:p w:rsidR="00E02A58" w:rsidRDefault="00E02A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58"/>
    <w:rsid w:val="00120749"/>
    <w:rsid w:val="00624CAE"/>
    <w:rsid w:val="00920DE3"/>
    <w:rsid w:val="00C009D8"/>
    <w:rsid w:val="00CF53C8"/>
    <w:rsid w:val="00E02A5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02A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02A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2014-02-14T18:04:00Z</dcterms:created>
  <dcterms:modified xsi:type="dcterms:W3CDTF">2014-02-14T18:05:00Z</dcterms:modified>
</cp:coreProperties>
</file>